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CC603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11091/018-1А (11091/018)-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7134F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7134F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CC603E" w:rsidRPr="00CC603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CC603E" w:rsidRPr="00CC603E">
          <w:rPr>
            <w:rStyle w:val="aa"/>
          </w:rPr>
          <w:t>440052, г. Пенза, ул. Ново-Тамбовская, д.9;</w:t>
        </w:r>
        <w:r w:rsidR="00CC603E" w:rsidRPr="00CC603E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CC603E" w:rsidRPr="00CC603E">
          <w:rPr>
            <w:rStyle w:val="aa"/>
          </w:rPr>
          <w:t xml:space="preserve"> Рентгенологическое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CC603E" w:rsidRPr="00CC603E">
          <w:rPr>
            <w:u w:val="single"/>
          </w:rPr>
          <w:t xml:space="preserve"> 11091/018-1А </w:t>
        </w:r>
        <w:r w:rsidR="00CC603E">
          <w:t xml:space="preserve">(11091/018)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CC603E" w:rsidRPr="00CC603E">
          <w:rPr>
            <w:rStyle w:val="aa"/>
          </w:rPr>
          <w:t xml:space="preserve"> Рентгенолаборант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CC603E" w:rsidRPr="00CC603E">
          <w:rPr>
            <w:rStyle w:val="aa"/>
          </w:rPr>
          <w:t xml:space="preserve"> 26073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CC603E" w:rsidRPr="00CC603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BC51B6" w:rsidRPr="001D5852" w:rsidTr="00F912F0">
        <w:trPr>
          <w:jc w:val="center"/>
        </w:trPr>
        <w:tc>
          <w:tcPr>
            <w:tcW w:w="4678" w:type="dxa"/>
            <w:vAlign w:val="center"/>
          </w:tcPr>
          <w:p w:rsidR="00BC51B6" w:rsidRPr="001D5852" w:rsidRDefault="00BC51B6" w:rsidP="00BC51B6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51B6" w:rsidRPr="00BC51B6" w:rsidRDefault="006C3D13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BC51B6" w:rsidRPr="00BC51B6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BC51B6" w:rsidRPr="00BC51B6" w:rsidRDefault="00BC51B6" w:rsidP="00AD14A4">
      <w:r w:rsidRPr="00BC51B6">
        <w:t>- Руководство по эксплуатации прибора комбинированного ТКА-ПКМ (02) люксметр + яркомер;</w:t>
      </w:r>
    </w:p>
    <w:p w:rsidR="00BC51B6" w:rsidRPr="00BC51B6" w:rsidRDefault="00BC51B6" w:rsidP="00AD14A4">
      <w:r w:rsidRPr="00BC51B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BC51B6" w:rsidP="00AD14A4">
      <w:r w:rsidRPr="00BC51B6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6C3D13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Pr="001D5852" w:rsidRDefault="007C0FE4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2.</w:t>
            </w:r>
            <w:r w:rsidR="00BC51B6">
              <w:t>2</w:t>
            </w:r>
          </w:p>
        </w:tc>
        <w:tc>
          <w:tcPr>
            <w:tcW w:w="1828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0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Default="007C0FE4" w:rsidP="00883461">
            <w:pPr>
              <w:pStyle w:val="a8"/>
            </w:pPr>
            <w:bookmarkStart w:id="9" w:name="dopzona2" w:colFirst="0" w:colLast="0"/>
            <w:r>
              <w:t>Пультовая</w:t>
            </w:r>
          </w:p>
        </w:tc>
        <w:tc>
          <w:tcPr>
            <w:tcW w:w="1842" w:type="dxa"/>
            <w:vAlign w:val="center"/>
          </w:tcPr>
          <w:p w:rsidR="007C0FE4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Default="007C0FE4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7C0FE4" w:rsidRDefault="007C0FE4" w:rsidP="00883461">
            <w:pPr>
              <w:pStyle w:val="a8"/>
            </w:pPr>
            <w:r>
              <w:t>0</w:t>
            </w:r>
          </w:p>
        </w:tc>
      </w:tr>
      <w:tr w:rsidR="00BC51B6" w:rsidRPr="001D5852" w:rsidTr="00234932">
        <w:trPr>
          <w:jc w:val="center"/>
        </w:trPr>
        <w:tc>
          <w:tcPr>
            <w:tcW w:w="2969" w:type="dxa"/>
            <w:vAlign w:val="center"/>
          </w:tcPr>
          <w:p w:rsidR="00BC51B6" w:rsidRDefault="00BC51B6" w:rsidP="00883461">
            <w:pPr>
              <w:pStyle w:val="a8"/>
            </w:pPr>
            <w:bookmarkStart w:id="10" w:name="dopzona3" w:colFirst="0" w:colLast="0"/>
            <w:r>
              <w:t>Проявочная</w:t>
            </w:r>
          </w:p>
        </w:tc>
        <w:tc>
          <w:tcPr>
            <w:tcW w:w="1842" w:type="dxa"/>
            <w:vAlign w:val="center"/>
          </w:tcPr>
          <w:p w:rsidR="00BC51B6" w:rsidRDefault="00BC51B6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C51B6" w:rsidRDefault="00BC51B6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C51B6" w:rsidRDefault="00BC51B6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C51B6" w:rsidRDefault="00BC51B6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BC51B6" w:rsidRDefault="00BC51B6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C0FE4" w:rsidRPr="001D5852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6753E4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19" w:name="osv__z1"/>
            <w:bookmarkEnd w:id="19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Pr="001D5852" w:rsidRDefault="00BC51B6" w:rsidP="00883461">
            <w:pPr>
              <w:pStyle w:val="a8"/>
            </w:pPr>
            <w:r>
              <w:t>3</w:t>
            </w:r>
            <w:r w:rsidR="008F2822">
              <w:t>18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C0FE4" w:rsidRPr="001D5852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20" w:name="zona2"/>
            <w:bookmarkEnd w:id="20"/>
            <w:r>
              <w:rPr>
                <w:b/>
              </w:rPr>
              <w:t>Пультовая</w:t>
            </w:r>
          </w:p>
        </w:tc>
        <w:tc>
          <w:tcPr>
            <w:tcW w:w="1595" w:type="dxa"/>
            <w:vAlign w:val="center"/>
          </w:tcPr>
          <w:p w:rsidR="007C0FE4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>СанПиН 2.2.1/2.1.1. 1278-03, т.2, п.117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  <w:r w:rsidRPr="007C0FE4">
              <w:rPr>
                <w:b/>
              </w:rPr>
              <w:t>50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21" w:name="osv__z2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Default="00BC51B6" w:rsidP="00883461">
            <w:pPr>
              <w:pStyle w:val="a8"/>
            </w:pPr>
            <w:r>
              <w:t>1</w:t>
            </w:r>
            <w:r w:rsidR="008F2822">
              <w:t>34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50 </w:t>
            </w:r>
          </w:p>
        </w:tc>
        <w:tc>
          <w:tcPr>
            <w:tcW w:w="1418" w:type="dxa"/>
            <w:vAlign w:val="center"/>
          </w:tcPr>
          <w:p w:rsidR="007C0FE4" w:rsidRPr="001D5852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  <w:tr w:rsidR="00BC51B6" w:rsidRPr="001D5852" w:rsidTr="000D1F5B">
        <w:trPr>
          <w:jc w:val="center"/>
        </w:trPr>
        <w:tc>
          <w:tcPr>
            <w:tcW w:w="3237" w:type="dxa"/>
            <w:vAlign w:val="center"/>
          </w:tcPr>
          <w:p w:rsidR="00BC51B6" w:rsidRPr="00BC51B6" w:rsidRDefault="00BC51B6" w:rsidP="005C0A9A">
            <w:pPr>
              <w:pStyle w:val="a8"/>
              <w:jc w:val="left"/>
              <w:rPr>
                <w:b/>
              </w:rPr>
            </w:pPr>
            <w:bookmarkStart w:id="22" w:name="zona3"/>
            <w:bookmarkEnd w:id="22"/>
            <w:r>
              <w:rPr>
                <w:b/>
              </w:rPr>
              <w:t>Проявочная</w:t>
            </w:r>
          </w:p>
        </w:tc>
        <w:tc>
          <w:tcPr>
            <w:tcW w:w="1595" w:type="dxa"/>
            <w:vAlign w:val="center"/>
          </w:tcPr>
          <w:p w:rsidR="00BC51B6" w:rsidRDefault="00BC51B6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BC51B6" w:rsidRDefault="00BC51B6" w:rsidP="00883461">
            <w:pPr>
              <w:pStyle w:val="a8"/>
            </w:pPr>
            <w:r>
              <w:t>СанПиН 2.2.1/2.1.1. 1278-03, т.2, п.117</w:t>
            </w:r>
          </w:p>
        </w:tc>
        <w:tc>
          <w:tcPr>
            <w:tcW w:w="1418" w:type="dxa"/>
            <w:vAlign w:val="center"/>
          </w:tcPr>
          <w:p w:rsidR="00BC51B6" w:rsidRDefault="00BC51B6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C51B6" w:rsidRPr="00BC51B6" w:rsidRDefault="00BC51B6" w:rsidP="00883461">
            <w:pPr>
              <w:pStyle w:val="a8"/>
              <w:rPr>
                <w:b/>
              </w:rPr>
            </w:pPr>
            <w:r w:rsidRPr="00BC51B6">
              <w:rPr>
                <w:b/>
              </w:rPr>
              <w:t>30</w:t>
            </w:r>
          </w:p>
        </w:tc>
      </w:tr>
      <w:tr w:rsidR="00BC51B6" w:rsidRPr="001D5852" w:rsidTr="000D1F5B">
        <w:trPr>
          <w:jc w:val="center"/>
        </w:trPr>
        <w:tc>
          <w:tcPr>
            <w:tcW w:w="3237" w:type="dxa"/>
            <w:vAlign w:val="center"/>
          </w:tcPr>
          <w:p w:rsidR="00BC51B6" w:rsidRPr="00BC51B6" w:rsidRDefault="00BC51B6" w:rsidP="005C0A9A">
            <w:pPr>
              <w:pStyle w:val="a8"/>
              <w:jc w:val="left"/>
            </w:pPr>
            <w:bookmarkStart w:id="23" w:name="osv__z3"/>
            <w:bookmarkEnd w:id="23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C51B6" w:rsidRDefault="00BC51B6" w:rsidP="00883461">
            <w:pPr>
              <w:pStyle w:val="a8"/>
            </w:pPr>
            <w:r>
              <w:t>21</w:t>
            </w:r>
            <w:r w:rsidR="0034009A">
              <w:t>9</w:t>
            </w:r>
          </w:p>
        </w:tc>
        <w:tc>
          <w:tcPr>
            <w:tcW w:w="1984" w:type="dxa"/>
            <w:vAlign w:val="center"/>
          </w:tcPr>
          <w:p w:rsidR="00BC51B6" w:rsidRDefault="00BC51B6" w:rsidP="00883461">
            <w:pPr>
              <w:pStyle w:val="a8"/>
            </w:pPr>
            <w:r>
              <w:t xml:space="preserve">50 </w:t>
            </w:r>
          </w:p>
        </w:tc>
        <w:tc>
          <w:tcPr>
            <w:tcW w:w="1418" w:type="dxa"/>
            <w:vAlign w:val="center"/>
          </w:tcPr>
          <w:p w:rsidR="00BC51B6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C51B6" w:rsidRPr="00BC51B6" w:rsidRDefault="00BC51B6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BC51B6" w:rsidRPr="00BC51B6">
          <w:rPr>
            <w:bCs/>
          </w:rPr>
          <w:t>-</w:t>
        </w:r>
        <w:r w:rsidR="00BC51B6" w:rsidRPr="00BC51B6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BC51B6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C51B6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Митяева Ольга Александровна</w:t>
            </w:r>
          </w:p>
        </w:tc>
      </w:tr>
      <w:tr w:rsidR="00AA46ED" w:rsidRPr="00BC51B6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BC51B6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Лукичев Дмитрий Олегович</w:t>
            </w:r>
          </w:p>
        </w:tc>
      </w:tr>
      <w:tr w:rsidR="00250DF5" w:rsidRPr="00BC51B6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6" w:name="fio_izm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FE4" w:rsidRDefault="007C0FE4" w:rsidP="0076042D">
      <w:pPr>
        <w:pStyle w:val="a9"/>
      </w:pPr>
      <w:r>
        <w:separator/>
      </w:r>
    </w:p>
  </w:endnote>
  <w:endnote w:type="continuationSeparator" w:id="0">
    <w:p w:rsidR="007C0FE4" w:rsidRDefault="007C0FE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CC603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11091/018-1А (11091/018)-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6C3D13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6C3D13" w:rsidRPr="00F912F0">
            <w:rPr>
              <w:rStyle w:val="ad"/>
              <w:sz w:val="20"/>
              <w:szCs w:val="20"/>
            </w:rPr>
            <w:fldChar w:fldCharType="separate"/>
          </w:r>
          <w:r w:rsidR="00CC603E">
            <w:rPr>
              <w:rStyle w:val="ad"/>
              <w:noProof/>
              <w:sz w:val="20"/>
              <w:szCs w:val="20"/>
            </w:rPr>
            <w:t>1</w:t>
          </w:r>
          <w:r w:rsidR="006C3D13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C603E" w:rsidRPr="00CC603E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FE4" w:rsidRDefault="007C0FE4" w:rsidP="0076042D">
      <w:pPr>
        <w:pStyle w:val="a9"/>
      </w:pPr>
      <w:r>
        <w:separator/>
      </w:r>
    </w:p>
  </w:footnote>
  <w:footnote w:type="continuationSeparator" w:id="0">
    <w:p w:rsidR="007C0FE4" w:rsidRDefault="007C0FE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4EEC7C3F14C54FCEA7BE12A044F1E024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8-1А (11091/018)- О "/>
    <w:docVar w:name="oborud" w:val=" Рентгенодиагностический аппарат, проявочный аппарат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222DC0B77A5448A9F1D5250FCBCD2EE"/>
    <w:docVar w:name="rm_id" w:val="149"/>
    <w:docVar w:name="rm_name" w:val=" Рентгенолаборант "/>
    <w:docVar w:name="rm_number" w:val=" 11091/018-1А (11091/018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ленка для рентгеновских снимков, щелочи "/>
    <w:docVar w:name="version" w:val="51"/>
    <w:docVar w:name="zona_name" w:val="Проявочная"/>
    <w:docVar w:name="zona_time" w:val="30"/>
  </w:docVars>
  <w:rsids>
    <w:rsidRoot w:val="00D5569E"/>
    <w:rsid w:val="00025683"/>
    <w:rsid w:val="00035F4D"/>
    <w:rsid w:val="0004130D"/>
    <w:rsid w:val="0004219D"/>
    <w:rsid w:val="00046815"/>
    <w:rsid w:val="0005566C"/>
    <w:rsid w:val="000624A8"/>
    <w:rsid w:val="00063752"/>
    <w:rsid w:val="000B0FAC"/>
    <w:rsid w:val="000D1F5B"/>
    <w:rsid w:val="000F3C2A"/>
    <w:rsid w:val="00110025"/>
    <w:rsid w:val="001429B1"/>
    <w:rsid w:val="00151507"/>
    <w:rsid w:val="001607C8"/>
    <w:rsid w:val="001B717A"/>
    <w:rsid w:val="001D5852"/>
    <w:rsid w:val="001F4D8D"/>
    <w:rsid w:val="00202857"/>
    <w:rsid w:val="00234932"/>
    <w:rsid w:val="0024766E"/>
    <w:rsid w:val="00250DF5"/>
    <w:rsid w:val="002E55C6"/>
    <w:rsid w:val="00301811"/>
    <w:rsid w:val="00305B2F"/>
    <w:rsid w:val="003360D5"/>
    <w:rsid w:val="0034009A"/>
    <w:rsid w:val="00367816"/>
    <w:rsid w:val="003876C3"/>
    <w:rsid w:val="003B7298"/>
    <w:rsid w:val="003C24DB"/>
    <w:rsid w:val="003C4BF2"/>
    <w:rsid w:val="00402CAC"/>
    <w:rsid w:val="004338C9"/>
    <w:rsid w:val="00444410"/>
    <w:rsid w:val="00471CA4"/>
    <w:rsid w:val="004A47AD"/>
    <w:rsid w:val="004A6BC5"/>
    <w:rsid w:val="004C4DB2"/>
    <w:rsid w:val="004C66E6"/>
    <w:rsid w:val="004D4094"/>
    <w:rsid w:val="00563E94"/>
    <w:rsid w:val="00576095"/>
    <w:rsid w:val="00576097"/>
    <w:rsid w:val="0058515E"/>
    <w:rsid w:val="005A3A36"/>
    <w:rsid w:val="005B466C"/>
    <w:rsid w:val="005B7FE8"/>
    <w:rsid w:val="005C0A9A"/>
    <w:rsid w:val="005C3618"/>
    <w:rsid w:val="005E12F1"/>
    <w:rsid w:val="005E714A"/>
    <w:rsid w:val="006753E4"/>
    <w:rsid w:val="00683396"/>
    <w:rsid w:val="0069682B"/>
    <w:rsid w:val="00697EDA"/>
    <w:rsid w:val="006C28B3"/>
    <w:rsid w:val="006C3D13"/>
    <w:rsid w:val="006D3FBD"/>
    <w:rsid w:val="007049EB"/>
    <w:rsid w:val="00710271"/>
    <w:rsid w:val="00717C9F"/>
    <w:rsid w:val="00754D38"/>
    <w:rsid w:val="0076042D"/>
    <w:rsid w:val="007C0FE4"/>
    <w:rsid w:val="007D1852"/>
    <w:rsid w:val="007D2CEA"/>
    <w:rsid w:val="008212C2"/>
    <w:rsid w:val="0087134F"/>
    <w:rsid w:val="00883461"/>
    <w:rsid w:val="008A3AEE"/>
    <w:rsid w:val="008E68DE"/>
    <w:rsid w:val="008F2822"/>
    <w:rsid w:val="008F3FC4"/>
    <w:rsid w:val="0090588D"/>
    <w:rsid w:val="00913928"/>
    <w:rsid w:val="00922CC3"/>
    <w:rsid w:val="0092778A"/>
    <w:rsid w:val="00967790"/>
    <w:rsid w:val="009D2C7E"/>
    <w:rsid w:val="009E74CA"/>
    <w:rsid w:val="00A12349"/>
    <w:rsid w:val="00A31CD6"/>
    <w:rsid w:val="00A91908"/>
    <w:rsid w:val="00AA4551"/>
    <w:rsid w:val="00AA46ED"/>
    <w:rsid w:val="00AA4DCC"/>
    <w:rsid w:val="00AC5F73"/>
    <w:rsid w:val="00AD14A4"/>
    <w:rsid w:val="00AD7C32"/>
    <w:rsid w:val="00AF796F"/>
    <w:rsid w:val="00B32D45"/>
    <w:rsid w:val="00BA5029"/>
    <w:rsid w:val="00BC2F3C"/>
    <w:rsid w:val="00BC51B6"/>
    <w:rsid w:val="00C02721"/>
    <w:rsid w:val="00C16869"/>
    <w:rsid w:val="00CC603E"/>
    <w:rsid w:val="00CE3307"/>
    <w:rsid w:val="00CF24BB"/>
    <w:rsid w:val="00CF7942"/>
    <w:rsid w:val="00D5569E"/>
    <w:rsid w:val="00D76DF8"/>
    <w:rsid w:val="00DB5302"/>
    <w:rsid w:val="00DD6B1F"/>
    <w:rsid w:val="00DE0807"/>
    <w:rsid w:val="00DF1667"/>
    <w:rsid w:val="00E124F4"/>
    <w:rsid w:val="00E36337"/>
    <w:rsid w:val="00EB72AD"/>
    <w:rsid w:val="00EC37A1"/>
    <w:rsid w:val="00EE556F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2016-11-24T10:52:00Z</dcterms:created>
  <dcterms:modified xsi:type="dcterms:W3CDTF">2016-11-25T06:22:00Z</dcterms:modified>
</cp:coreProperties>
</file>